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64E96" w14:textId="6A75FCD3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571E671D" w:rsidR="00A74A54" w:rsidRDefault="00F25773" w:rsidP="00F25773">
                <w:pPr>
                  <w:pStyle w:val="TableText"/>
                </w:pPr>
                <w:r>
                  <w:rPr>
                    <w:lang w:val="en-US" w:eastAsia="ja-JP"/>
                  </w:rPr>
                  <w:t>LS Reply to SA4 on 5G MTSI Codecs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279F38F5" w:rsidR="00096622" w:rsidRDefault="00B31C1A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</w:t>
            </w:r>
            <w:r w:rsidR="00252914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3228" w:type="dxa"/>
          </w:tcPr>
          <w:p w14:paraId="42264EA4" w14:textId="65DB3D9A" w:rsidR="00096622" w:rsidRDefault="00072C2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2018-0</w:t>
            </w:r>
            <w:r w:rsidR="00252914">
              <w:rPr>
                <w:rFonts w:eastAsia="MS Mincho"/>
                <w:lang w:eastAsia="ja-JP"/>
              </w:rPr>
              <w:t>4</w:t>
            </w:r>
            <w:r>
              <w:rPr>
                <w:rFonts w:eastAsia="MS Mincho"/>
                <w:lang w:eastAsia="ja-JP"/>
              </w:rPr>
              <w:t>-</w:t>
            </w:r>
            <w:r w:rsidR="00252914">
              <w:rPr>
                <w:rFonts w:eastAsia="MS Mincho"/>
                <w:lang w:eastAsia="ja-JP"/>
              </w:rPr>
              <w:t>25</w:t>
            </w:r>
          </w:p>
        </w:tc>
        <w:tc>
          <w:tcPr>
            <w:tcW w:w="3008" w:type="dxa"/>
          </w:tcPr>
          <w:p w14:paraId="42264EA5" w14:textId="471A6AD9" w:rsidR="00096622" w:rsidRDefault="00B31C1A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London, United Kingdom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F5E242A" w:rsidR="0058060A" w:rsidRPr="00C201D7" w:rsidRDefault="00B4124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</w:t>
            </w:r>
            <w:r w:rsidR="00B31C1A">
              <w:rPr>
                <w:rFonts w:eastAsia="MS Mincho"/>
                <w:lang w:eastAsia="ja-JP"/>
              </w:rPr>
              <w:t>6</w:t>
            </w:r>
            <w:r w:rsidR="004E1FBF">
              <w:rPr>
                <w:rFonts w:eastAsia="MS Mincho"/>
                <w:lang w:eastAsia="ja-JP"/>
              </w:rPr>
              <w:t>5</w:t>
            </w:r>
            <w:r w:rsidR="00096622">
              <w:rPr>
                <w:rFonts w:eastAsia="MS Mincho"/>
                <w:lang w:eastAsia="ja-JP"/>
              </w:rPr>
              <w:t xml:space="preserve"> Doc </w:t>
            </w:r>
            <w:r w:rsidR="00DD4943">
              <w:rPr>
                <w:rFonts w:eastAsia="MS Mincho"/>
                <w:lang w:eastAsia="ja-JP"/>
              </w:rPr>
              <w:t>124</w:t>
            </w:r>
          </w:p>
        </w:tc>
        <w:tc>
          <w:tcPr>
            <w:tcW w:w="3228" w:type="dxa"/>
          </w:tcPr>
          <w:p w14:paraId="42264EAF" w14:textId="4E8B5F4B"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252914">
              <w:rPr>
                <w:rFonts w:eastAsia="MS Mincho"/>
                <w:i/>
                <w:lang w:eastAsia="ja-JP"/>
              </w:rPr>
              <w:t>4</w:t>
            </w:r>
            <w:r>
              <w:rPr>
                <w:rFonts w:eastAsia="MS Mincho"/>
                <w:i/>
                <w:lang w:eastAsia="ja-JP"/>
              </w:rPr>
              <w:t>-1</w:t>
            </w:r>
            <w:r w:rsidR="00252914">
              <w:rPr>
                <w:rFonts w:eastAsia="MS Mincho"/>
                <w:i/>
                <w:lang w:eastAsia="ja-JP"/>
              </w:rPr>
              <w:t>25</w:t>
            </w:r>
          </w:p>
        </w:tc>
        <w:tc>
          <w:tcPr>
            <w:tcW w:w="3008" w:type="dxa"/>
          </w:tcPr>
          <w:p w14:paraId="42264EB0" w14:textId="38B79228" w:rsidR="0058060A" w:rsidRPr="00C201D7" w:rsidRDefault="00072C24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Wayne Cutler, GSMA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77777777"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42264EB7" w14:textId="1F9E6F9C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2264EB8" w14:textId="48AED1DC" w:rsidR="0058060A" w:rsidRPr="0062734F" w:rsidRDefault="001E3FBA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Pr="00063450">
                <w:rPr>
                  <w:rStyle w:val="Hyperlink"/>
                </w:rPr>
                <w:t>GSMALiaisons@gsma.com</w:t>
              </w:r>
            </w:hyperlink>
            <w:bookmarkStart w:id="0" w:name="_GoBack"/>
            <w:bookmarkEnd w:id="0"/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7EE3245" w:rsidR="0058060A" w:rsidRPr="00C201D7" w:rsidRDefault="00F25773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0108552"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WG SA4</w:t>
            </w:r>
          </w:p>
        </w:tc>
      </w:tr>
    </w:tbl>
    <w:p w14:paraId="42264EC6" w14:textId="77777777" w:rsidR="00FC0FBE" w:rsidRDefault="00FC0FBE" w:rsidP="0058060A">
      <w:pPr>
        <w:pStyle w:val="NormalParagraph"/>
        <w:rPr>
          <w:lang w:val="en-IE"/>
        </w:rPr>
      </w:pPr>
    </w:p>
    <w:p w14:paraId="255A1081" w14:textId="3B8D6A6C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1"/>
    <w:bookmarkEnd w:id="2"/>
    <w:bookmarkEnd w:id="3"/>
    <w:p w14:paraId="7A1C751B" w14:textId="31A523E8" w:rsidR="00252914" w:rsidRDefault="00252914" w:rsidP="00252914">
      <w:pPr>
        <w:pStyle w:val="NormalParagraph"/>
      </w:pPr>
      <w:r>
        <w:t xml:space="preserve">NG RILTE </w:t>
      </w:r>
      <w:r w:rsidR="00F25773">
        <w:t xml:space="preserve">thanks 3GPP WG SA4 for its LS regarding </w:t>
      </w:r>
      <w:r w:rsidR="00F25773" w:rsidRPr="00F25773">
        <w:t xml:space="preserve">codec requirements for MTSI clients in </w:t>
      </w:r>
      <w:r w:rsidR="000F2BD6">
        <w:t xml:space="preserve">5G </w:t>
      </w:r>
      <w:r w:rsidR="00F25773" w:rsidRPr="00F25773">
        <w:t>terminals</w:t>
      </w:r>
      <w:r w:rsidR="00F25773">
        <w:t xml:space="preserve">. </w:t>
      </w:r>
    </w:p>
    <w:p w14:paraId="076F3D62" w14:textId="2E864607" w:rsidR="00252914" w:rsidRDefault="00F25773" w:rsidP="00252914">
      <w:pPr>
        <w:pStyle w:val="NormalParagraph"/>
      </w:pPr>
      <w:r>
        <w:t xml:space="preserve">NG RILTE notes that work is still ongoing within SA4 to finalize the details of voice/video codec support for Rel-15 MTSI clients in terminals. </w:t>
      </w:r>
    </w:p>
    <w:p w14:paraId="51928149" w14:textId="255E3EFC" w:rsidR="00252914" w:rsidRDefault="00F25773" w:rsidP="00252914">
      <w:pPr>
        <w:pStyle w:val="NormalParagraph"/>
      </w:pPr>
      <w:r>
        <w:t xml:space="preserve">NG RILTE further notes that </w:t>
      </w:r>
      <w:r w:rsidR="00171E49">
        <w:t xml:space="preserve">any additional/new codecs would need to be reflected in related GSMA PRDs such as IR.92 and IR.94. </w:t>
      </w:r>
    </w:p>
    <w:p w14:paraId="42264EC9" w14:textId="2B3526F3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F25773">
        <w:rPr>
          <w:rFonts w:eastAsia="MS Mincho"/>
          <w:b/>
          <w:lang w:eastAsia="ja-JP"/>
        </w:rPr>
        <w:t>SA4</w:t>
      </w:r>
      <w:r w:rsidRPr="00C201D7">
        <w:rPr>
          <w:rFonts w:eastAsia="MS Mincho" w:hint="eastAsia"/>
          <w:b/>
          <w:lang w:eastAsia="ja-JP"/>
        </w:rPr>
        <w:t>:</w:t>
      </w:r>
    </w:p>
    <w:p w14:paraId="42264ECA" w14:textId="1C2C7889" w:rsidR="00791C2F" w:rsidRDefault="00072C24" w:rsidP="003F70BB">
      <w:pPr>
        <w:pStyle w:val="NormalParagraph"/>
        <w:rPr>
          <w:rFonts w:eastAsia="MS Mincho"/>
          <w:lang w:eastAsia="ja-JP"/>
        </w:rPr>
      </w:pPr>
      <w:r w:rsidRPr="00072C24">
        <w:rPr>
          <w:rFonts w:eastAsia="MS Mincho"/>
          <w:lang w:eastAsia="ja-JP"/>
        </w:rPr>
        <w:t xml:space="preserve">To </w:t>
      </w:r>
      <w:r w:rsidR="00E039ED">
        <w:rPr>
          <w:rFonts w:eastAsia="MS Mincho"/>
          <w:lang w:eastAsia="ja-JP"/>
        </w:rPr>
        <w:t xml:space="preserve">inform NG RILTE when the </w:t>
      </w:r>
      <w:r w:rsidR="00171E49">
        <w:rPr>
          <w:rFonts w:eastAsia="MS Mincho"/>
          <w:lang w:eastAsia="ja-JP"/>
        </w:rPr>
        <w:t xml:space="preserve">codec specification work is </w:t>
      </w:r>
      <w:r w:rsidR="00F25773">
        <w:rPr>
          <w:rFonts w:eastAsia="MS Mincho"/>
          <w:lang w:eastAsia="ja-JP"/>
        </w:rPr>
        <w:t xml:space="preserve">completed in SA4 to enable </w:t>
      </w:r>
      <w:r w:rsidR="00171E49">
        <w:rPr>
          <w:rFonts w:eastAsia="MS Mincho"/>
          <w:lang w:eastAsia="ja-JP"/>
        </w:rPr>
        <w:t xml:space="preserve">due </w:t>
      </w:r>
      <w:r w:rsidR="00F25773">
        <w:rPr>
          <w:rFonts w:eastAsia="MS Mincho"/>
          <w:lang w:eastAsia="ja-JP"/>
        </w:rPr>
        <w:t xml:space="preserve">consideration of </w:t>
      </w:r>
      <w:r w:rsidR="00171E49">
        <w:rPr>
          <w:rFonts w:eastAsia="MS Mincho"/>
          <w:lang w:eastAsia="ja-JP"/>
        </w:rPr>
        <w:t>any related</w:t>
      </w:r>
      <w:r w:rsidR="00F25773">
        <w:rPr>
          <w:rFonts w:eastAsia="MS Mincho"/>
          <w:lang w:eastAsia="ja-JP"/>
        </w:rPr>
        <w:t xml:space="preserve"> changes to GSMA PRDs.  </w:t>
      </w:r>
    </w:p>
    <w:p w14:paraId="7118D078" w14:textId="77777777" w:rsidR="00DD4943" w:rsidRDefault="00DD4943" w:rsidP="003F70BB">
      <w:pPr>
        <w:pStyle w:val="NormalParagraph"/>
        <w:rPr>
          <w:rFonts w:eastAsia="MS Mincho"/>
          <w:lang w:eastAsia="ja-JP"/>
        </w:rPr>
      </w:pP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lastRenderedPageBreak/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75087ADD" w14:textId="7D36998C" w:rsidR="00252914" w:rsidRDefault="00072C24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RILTE#66 – 21</w:t>
      </w:r>
      <w:r w:rsidRPr="00072C24">
        <w:rPr>
          <w:rFonts w:eastAsia="MS Mincho"/>
          <w:vertAlign w:val="superscript"/>
          <w:lang w:eastAsia="ja-JP"/>
        </w:rPr>
        <w:t>st</w:t>
      </w:r>
      <w:r w:rsidR="00252914">
        <w:rPr>
          <w:rFonts w:eastAsia="MS Mincho"/>
          <w:lang w:eastAsia="ja-JP"/>
        </w:rPr>
        <w:t xml:space="preserve"> June, GSMA Offices, London, UK</w:t>
      </w:r>
    </w:p>
    <w:p w14:paraId="32AD9D7A" w14:textId="5F389B1B" w:rsidR="00171E49" w:rsidRPr="00072C24" w:rsidRDefault="00171E49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RILTE#67 – 7</w:t>
      </w:r>
      <w:r w:rsidRPr="00171E49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November, Tokyo, Japan</w:t>
      </w:r>
    </w:p>
    <w:sectPr w:rsidR="00171E49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44174F" w16cid:durableId="1E2DB5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C6691" w14:textId="77777777" w:rsidR="001D144D" w:rsidRDefault="001D144D">
      <w:r>
        <w:separator/>
      </w:r>
    </w:p>
    <w:p w14:paraId="27678931" w14:textId="77777777" w:rsidR="001D144D" w:rsidRDefault="001D144D"/>
    <w:p w14:paraId="4A06DF56" w14:textId="77777777" w:rsidR="001D144D" w:rsidRDefault="001D144D"/>
    <w:p w14:paraId="04B2CB79" w14:textId="77777777" w:rsidR="001D144D" w:rsidRDefault="001D144D"/>
    <w:p w14:paraId="5A34A3A4" w14:textId="77777777" w:rsidR="001D144D" w:rsidRDefault="001D144D"/>
    <w:p w14:paraId="3076BDBF" w14:textId="77777777" w:rsidR="001D144D" w:rsidRDefault="001D144D"/>
    <w:p w14:paraId="565A02D4" w14:textId="77777777" w:rsidR="001D144D" w:rsidRDefault="001D144D"/>
    <w:p w14:paraId="562B72EE" w14:textId="77777777" w:rsidR="001D144D" w:rsidRDefault="001D144D"/>
    <w:p w14:paraId="5BE4EE39" w14:textId="77777777" w:rsidR="001D144D" w:rsidRDefault="001D144D"/>
  </w:endnote>
  <w:endnote w:type="continuationSeparator" w:id="0">
    <w:p w14:paraId="5EAF1670" w14:textId="77777777" w:rsidR="001D144D" w:rsidRDefault="001D144D">
      <w:r>
        <w:continuationSeparator/>
      </w:r>
    </w:p>
    <w:p w14:paraId="7DFCBAE6" w14:textId="77777777" w:rsidR="001D144D" w:rsidRDefault="001D144D"/>
    <w:p w14:paraId="639AFF31" w14:textId="77777777" w:rsidR="001D144D" w:rsidRDefault="001D144D"/>
    <w:p w14:paraId="4C3CDB88" w14:textId="77777777" w:rsidR="001D144D" w:rsidRDefault="001D144D"/>
    <w:p w14:paraId="55BEDD5A" w14:textId="77777777" w:rsidR="001D144D" w:rsidRDefault="001D144D"/>
    <w:p w14:paraId="163EA395" w14:textId="77777777" w:rsidR="001D144D" w:rsidRDefault="001D144D"/>
    <w:p w14:paraId="7C165574" w14:textId="77777777" w:rsidR="001D144D" w:rsidRDefault="001D144D"/>
    <w:p w14:paraId="7FD94A88" w14:textId="77777777" w:rsidR="001D144D" w:rsidRDefault="001D144D"/>
    <w:p w14:paraId="4E0D4C4D" w14:textId="77777777" w:rsidR="001D144D" w:rsidRDefault="001D14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9A4E5" w14:textId="77777777" w:rsidR="001D144D" w:rsidRDefault="001D144D">
      <w:r>
        <w:separator/>
      </w:r>
    </w:p>
    <w:p w14:paraId="5387D2E3" w14:textId="77777777" w:rsidR="001D144D" w:rsidRDefault="001D144D"/>
    <w:p w14:paraId="1CB2254F" w14:textId="77777777" w:rsidR="001D144D" w:rsidRDefault="001D144D"/>
    <w:p w14:paraId="794E0F2D" w14:textId="77777777" w:rsidR="001D144D" w:rsidRDefault="001D144D"/>
    <w:p w14:paraId="42A93C7D" w14:textId="77777777" w:rsidR="001D144D" w:rsidRDefault="001D144D"/>
    <w:p w14:paraId="71826D16" w14:textId="77777777" w:rsidR="001D144D" w:rsidRDefault="001D144D"/>
    <w:p w14:paraId="339FD17D" w14:textId="77777777" w:rsidR="001D144D" w:rsidRDefault="001D144D"/>
    <w:p w14:paraId="153482DA" w14:textId="77777777" w:rsidR="001D144D" w:rsidRDefault="001D144D"/>
    <w:p w14:paraId="1A8CA1E4" w14:textId="77777777" w:rsidR="001D144D" w:rsidRDefault="001D144D"/>
  </w:footnote>
  <w:footnote w:type="continuationSeparator" w:id="0">
    <w:p w14:paraId="3B184879" w14:textId="77777777" w:rsidR="001D144D" w:rsidRDefault="001D144D">
      <w:r>
        <w:continuationSeparator/>
      </w:r>
    </w:p>
    <w:p w14:paraId="2DA11FE7" w14:textId="77777777" w:rsidR="001D144D" w:rsidRDefault="001D144D"/>
    <w:p w14:paraId="1951A182" w14:textId="77777777" w:rsidR="001D144D" w:rsidRDefault="001D144D"/>
    <w:p w14:paraId="6BADC1BB" w14:textId="77777777" w:rsidR="001D144D" w:rsidRDefault="001D144D"/>
    <w:p w14:paraId="03EE040B" w14:textId="77777777" w:rsidR="001D144D" w:rsidRDefault="001D144D"/>
    <w:p w14:paraId="5D1DDD0E" w14:textId="77777777" w:rsidR="001D144D" w:rsidRDefault="001D144D"/>
    <w:p w14:paraId="5DB651BA" w14:textId="77777777" w:rsidR="001D144D" w:rsidRDefault="001D144D"/>
    <w:p w14:paraId="366A3F23" w14:textId="77777777" w:rsidR="001D144D" w:rsidRDefault="001D144D"/>
    <w:p w14:paraId="2504F124" w14:textId="77777777" w:rsidR="001D144D" w:rsidRDefault="001D14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4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19"/>
  </w:num>
  <w:num w:numId="8">
    <w:abstractNumId w:val="21"/>
  </w:num>
  <w:num w:numId="9">
    <w:abstractNumId w:val="13"/>
  </w:num>
  <w:num w:numId="10">
    <w:abstractNumId w:val="5"/>
  </w:num>
  <w:num w:numId="11">
    <w:abstractNumId w:val="0"/>
  </w:num>
  <w:num w:numId="12">
    <w:abstractNumId w:val="22"/>
  </w:num>
  <w:num w:numId="13">
    <w:abstractNumId w:val="8"/>
  </w:num>
  <w:num w:numId="14">
    <w:abstractNumId w:val="17"/>
  </w:num>
  <w:num w:numId="15">
    <w:abstractNumId w:val="9"/>
  </w:num>
  <w:num w:numId="16">
    <w:abstractNumId w:val="15"/>
  </w:num>
  <w:num w:numId="17">
    <w:abstractNumId w:val="18"/>
  </w:num>
  <w:num w:numId="18">
    <w:abstractNumId w:val="14"/>
  </w:num>
  <w:num w:numId="19">
    <w:abstractNumId w:val="10"/>
  </w:num>
  <w:num w:numId="20">
    <w:abstractNumId w:val="24"/>
  </w:num>
  <w:num w:numId="21">
    <w:abstractNumId w:val="2"/>
  </w:num>
  <w:num w:numId="22">
    <w:abstractNumId w:val="7"/>
  </w:num>
  <w:num w:numId="23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IE" w:vendorID="64" w:dllVersion="131078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0667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783B"/>
    <w:rsid w:val="001F0B8D"/>
    <w:rsid w:val="002020AA"/>
    <w:rsid w:val="0020565C"/>
    <w:rsid w:val="00206D44"/>
    <w:rsid w:val="00210AA9"/>
    <w:rsid w:val="00215EB0"/>
    <w:rsid w:val="002170FB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4EB0"/>
    <w:rsid w:val="00327828"/>
    <w:rsid w:val="00331C37"/>
    <w:rsid w:val="003411C5"/>
    <w:rsid w:val="00343311"/>
    <w:rsid w:val="00350B36"/>
    <w:rsid w:val="0035199A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F235C"/>
    <w:rsid w:val="00117256"/>
    <w:rsid w:val="002C49E2"/>
    <w:rsid w:val="00314D9C"/>
    <w:rsid w:val="00345E76"/>
    <w:rsid w:val="00355305"/>
    <w:rsid w:val="00426B36"/>
    <w:rsid w:val="00500A13"/>
    <w:rsid w:val="00541DA1"/>
    <w:rsid w:val="0061346D"/>
    <w:rsid w:val="006F4606"/>
    <w:rsid w:val="00727D97"/>
    <w:rsid w:val="007B7A47"/>
    <w:rsid w:val="00827AA6"/>
    <w:rsid w:val="008B7C65"/>
    <w:rsid w:val="008C3416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8788B"/>
    <w:rsid w:val="00D96815"/>
    <w:rsid w:val="00E34DBC"/>
    <w:rsid w:val="00F65390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740B5BD3-55BF-49A1-8C85-929CD8ED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1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1257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David Hutton</cp:lastModifiedBy>
  <cp:revision>3</cp:revision>
  <cp:lastPrinted>2006-09-14T07:39:00Z</cp:lastPrinted>
  <dcterms:created xsi:type="dcterms:W3CDTF">2018-06-18T09:04:00Z</dcterms:created>
  <dcterms:modified xsi:type="dcterms:W3CDTF">2018-06-22T03:26:00Z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